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E48" w:rsidRDefault="000B708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</w:t>
      </w:r>
      <w:r w:rsidR="00E25E48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N</w:t>
      </w:r>
      <w:r w:rsidR="00E25E48">
        <w:rPr>
          <w:rFonts w:cs="Arial"/>
          <w:b/>
          <w:noProof/>
          <w:sz w:val="24"/>
        </w:rPr>
        <w:t xml:space="preserve">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04</w:t>
      </w:r>
      <w:r w:rsidR="000641B7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>R</w:t>
      </w:r>
      <w:r w:rsidR="009512AB">
        <w:rPr>
          <w:rFonts w:cs="Arial"/>
          <w:b/>
          <w:noProof/>
          <w:sz w:val="24"/>
        </w:rPr>
        <w:t>2-181</w:t>
      </w:r>
      <w:r w:rsidR="0029611A">
        <w:rPr>
          <w:rFonts w:cs="Arial"/>
          <w:b/>
          <w:noProof/>
          <w:sz w:val="24"/>
        </w:rPr>
        <w:t>7762</w:t>
      </w:r>
    </w:p>
    <w:p w:rsidR="00E25E48" w:rsidRPr="000B7082" w:rsidRDefault="000B7082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32"/>
        </w:rPr>
      </w:pPr>
      <w:r w:rsidRPr="000B7082">
        <w:rPr>
          <w:rFonts w:cs="Arial"/>
          <w:b/>
          <w:bCs/>
          <w:sz w:val="24"/>
        </w:rPr>
        <w:t>Spokane, USA, 12th - 16th November 2018</w:t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3919DD" w:rsidRPr="004541EE" w:rsidRDefault="004E3939" w:rsidP="004A59C6">
      <w:pPr>
        <w:rPr>
          <w:b/>
        </w:rPr>
      </w:pPr>
      <w:r w:rsidRPr="004541EE">
        <w:rPr>
          <w:b/>
        </w:rPr>
        <w:t>Title:</w:t>
      </w:r>
      <w:r w:rsidRPr="004541EE">
        <w:rPr>
          <w:b/>
        </w:rPr>
        <w:tab/>
      </w:r>
      <w:r w:rsidR="009F3517" w:rsidRPr="004541EE">
        <w:rPr>
          <w:b/>
        </w:rPr>
        <w:tab/>
      </w:r>
      <w:bookmarkStart w:id="0" w:name="OLE_LINK57"/>
      <w:bookmarkStart w:id="1" w:name="OLE_LINK58"/>
      <w:r w:rsidR="000B7082">
        <w:rPr>
          <w:b/>
        </w:rPr>
        <w:t xml:space="preserve">Reply </w:t>
      </w:r>
      <w:r w:rsidR="00D27C73" w:rsidRPr="004541EE">
        <w:rPr>
          <w:b/>
        </w:rPr>
        <w:t xml:space="preserve">LS on </w:t>
      </w:r>
      <w:r w:rsidR="002F0A69" w:rsidRPr="004541EE">
        <w:rPr>
          <w:b/>
        </w:rPr>
        <w:t>QoS Monitoring</w:t>
      </w:r>
    </w:p>
    <w:p w:rsidR="00B97703" w:rsidRPr="004541EE" w:rsidRDefault="00B97703" w:rsidP="004A59C6">
      <w:pPr>
        <w:rPr>
          <w:b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541EE">
        <w:rPr>
          <w:b/>
        </w:rPr>
        <w:t>Release:</w:t>
      </w:r>
      <w:r w:rsidRPr="004541EE">
        <w:rPr>
          <w:b/>
        </w:rPr>
        <w:tab/>
      </w:r>
      <w:r w:rsidR="00D27C73" w:rsidRPr="004541EE">
        <w:rPr>
          <w:b/>
        </w:rPr>
        <w:t>Release 16</w:t>
      </w:r>
    </w:p>
    <w:bookmarkEnd w:id="2"/>
    <w:bookmarkEnd w:id="3"/>
    <w:bookmarkEnd w:id="4"/>
    <w:p w:rsidR="00056DB3" w:rsidRPr="004541EE" w:rsidRDefault="00B97703" w:rsidP="004A59C6">
      <w:pPr>
        <w:rPr>
          <w:b/>
        </w:rPr>
      </w:pPr>
      <w:r w:rsidRPr="004541EE">
        <w:rPr>
          <w:b/>
        </w:rPr>
        <w:t>Work Item:</w:t>
      </w:r>
      <w:r w:rsidRPr="004541EE">
        <w:rPr>
          <w:b/>
        </w:rPr>
        <w:tab/>
      </w:r>
      <w:r w:rsidR="000B7082" w:rsidRPr="000B7082">
        <w:rPr>
          <w:b/>
        </w:rPr>
        <w:t>FS_ NR_IIOT</w:t>
      </w:r>
    </w:p>
    <w:p w:rsidR="003919DD" w:rsidRPr="004541EE" w:rsidRDefault="003919DD" w:rsidP="004A59C6">
      <w:pPr>
        <w:rPr>
          <w:b/>
        </w:rPr>
      </w:pPr>
    </w:p>
    <w:p w:rsidR="00B97703" w:rsidRPr="004541EE" w:rsidRDefault="004E3939" w:rsidP="004A59C6">
      <w:pPr>
        <w:rPr>
          <w:b/>
        </w:rPr>
      </w:pPr>
      <w:r w:rsidRPr="004541EE">
        <w:rPr>
          <w:b/>
        </w:rPr>
        <w:t>Source:</w:t>
      </w:r>
      <w:r w:rsidRPr="004541EE">
        <w:rPr>
          <w:b/>
        </w:rPr>
        <w:tab/>
      </w:r>
      <w:r w:rsidR="000B7082">
        <w:rPr>
          <w:b/>
        </w:rPr>
        <w:t>R</w:t>
      </w:r>
      <w:r w:rsidR="000F19AA" w:rsidRPr="004541EE">
        <w:rPr>
          <w:b/>
        </w:rPr>
        <w:t>A</w:t>
      </w:r>
      <w:r w:rsidR="000B7082">
        <w:rPr>
          <w:b/>
        </w:rPr>
        <w:t>N</w:t>
      </w:r>
      <w:r w:rsidR="000F19AA" w:rsidRPr="004541EE">
        <w:rPr>
          <w:b/>
        </w:rPr>
        <w:t>2</w:t>
      </w:r>
    </w:p>
    <w:p w:rsidR="00B97703" w:rsidRPr="004541EE" w:rsidRDefault="00B97703" w:rsidP="004A59C6">
      <w:pPr>
        <w:rPr>
          <w:b/>
        </w:rPr>
      </w:pPr>
      <w:r w:rsidRPr="004541EE">
        <w:rPr>
          <w:b/>
        </w:rPr>
        <w:t>To:</w:t>
      </w:r>
      <w:r w:rsidRPr="004541EE">
        <w:rPr>
          <w:b/>
        </w:rPr>
        <w:tab/>
      </w:r>
      <w:r w:rsidR="009F3517" w:rsidRPr="004541EE">
        <w:rPr>
          <w:b/>
        </w:rPr>
        <w:tab/>
      </w:r>
      <w:r w:rsidR="0029611A">
        <w:rPr>
          <w:b/>
        </w:rPr>
        <w:t>SA2</w:t>
      </w:r>
    </w:p>
    <w:p w:rsidR="00B97703" w:rsidRPr="004541EE" w:rsidRDefault="00B97703" w:rsidP="004A59C6">
      <w:pPr>
        <w:rPr>
          <w:b/>
        </w:rPr>
      </w:pPr>
      <w:bookmarkStart w:id="5" w:name="OLE_LINK45"/>
      <w:bookmarkStart w:id="6" w:name="OLE_LINK46"/>
      <w:r w:rsidRPr="004541EE">
        <w:rPr>
          <w:b/>
        </w:rPr>
        <w:t>Cc:</w:t>
      </w:r>
      <w:r w:rsidRPr="004541EE">
        <w:rPr>
          <w:b/>
        </w:rPr>
        <w:tab/>
      </w:r>
      <w:r w:rsidR="009F3517" w:rsidRPr="004541EE">
        <w:rPr>
          <w:b/>
        </w:rPr>
        <w:tab/>
      </w:r>
      <w:r w:rsidR="0029611A" w:rsidRPr="004541EE">
        <w:rPr>
          <w:b/>
        </w:rPr>
        <w:t>SA5, RAN3</w:t>
      </w:r>
    </w:p>
    <w:bookmarkEnd w:id="5"/>
    <w:bookmarkEnd w:id="6"/>
    <w:p w:rsidR="00B97703" w:rsidRPr="004541EE" w:rsidRDefault="00B97703" w:rsidP="004A59C6">
      <w:pPr>
        <w:rPr>
          <w:b/>
        </w:rPr>
      </w:pPr>
    </w:p>
    <w:p w:rsidR="009F3517" w:rsidRPr="000D6903" w:rsidRDefault="009F3517" w:rsidP="004A59C6">
      <w:pPr>
        <w:rPr>
          <w:b/>
          <w:bCs/>
        </w:rPr>
      </w:pPr>
      <w:r w:rsidRPr="004541EE">
        <w:rPr>
          <w:b/>
        </w:rPr>
        <w:t>Contact person:</w:t>
      </w:r>
      <w:r w:rsidRPr="004541EE">
        <w:rPr>
          <w:b/>
          <w:bCs/>
        </w:rPr>
        <w:tab/>
      </w:r>
      <w:r w:rsidR="000B7082">
        <w:rPr>
          <w:b/>
          <w:bCs/>
        </w:rPr>
        <w:t>Prateek Basu Mallick</w:t>
      </w:r>
      <w:r w:rsidR="000D6903">
        <w:rPr>
          <w:b/>
          <w:bCs/>
        </w:rPr>
        <w:t xml:space="preserve"> (</w:t>
      </w:r>
      <w:r w:rsidR="000B7082">
        <w:rPr>
          <w:b/>
        </w:rPr>
        <w:t>pmallick</w:t>
      </w:r>
      <w:r w:rsidR="002F0A69" w:rsidRPr="004541EE">
        <w:rPr>
          <w:b/>
        </w:rPr>
        <w:t>@</w:t>
      </w:r>
      <w:r w:rsidR="000B7082">
        <w:rPr>
          <w:b/>
        </w:rPr>
        <w:t>lenovo</w:t>
      </w:r>
      <w:r w:rsidRPr="004541EE">
        <w:rPr>
          <w:b/>
        </w:rPr>
        <w:t>.com</w:t>
      </w:r>
      <w:r w:rsidR="000D6903">
        <w:rPr>
          <w:b/>
        </w:rPr>
        <w:t>)</w:t>
      </w:r>
      <w:bookmarkStart w:id="7" w:name="_GoBack"/>
      <w:bookmarkEnd w:id="7"/>
    </w:p>
    <w:p w:rsidR="00B97703" w:rsidRPr="004541EE" w:rsidRDefault="00B97703" w:rsidP="004A59C6">
      <w:pPr>
        <w:rPr>
          <w:b/>
        </w:rPr>
      </w:pPr>
      <w:r w:rsidRPr="004541EE">
        <w:rPr>
          <w:b/>
        </w:rPr>
        <w:tab/>
      </w:r>
    </w:p>
    <w:p w:rsidR="009F3517" w:rsidRPr="004541EE" w:rsidRDefault="009F3517" w:rsidP="004A59C6">
      <w:pPr>
        <w:rPr>
          <w:b/>
        </w:rPr>
      </w:pPr>
      <w:r w:rsidRPr="004541EE">
        <w:rPr>
          <w:b/>
        </w:rPr>
        <w:t>Send any reply LS to:</w:t>
      </w:r>
      <w:r w:rsidRPr="004541EE">
        <w:rPr>
          <w:b/>
        </w:rPr>
        <w:tab/>
        <w:t xml:space="preserve">3GPP Liaisons Coordinator, </w:t>
      </w:r>
      <w:hyperlink r:id="rId8" w:history="1">
        <w:r w:rsidRPr="004541EE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Pr="004541EE" w:rsidRDefault="009F3517" w:rsidP="004A59C6">
      <w:pPr>
        <w:rPr>
          <w:b/>
        </w:rPr>
      </w:pPr>
    </w:p>
    <w:p w:rsidR="009F3517" w:rsidRDefault="009F3517" w:rsidP="004A59C6">
      <w:pPr>
        <w:rPr>
          <w:bCs/>
        </w:rPr>
      </w:pPr>
      <w:r w:rsidRPr="004541EE">
        <w:rPr>
          <w:b/>
        </w:rPr>
        <w:t>Attachments:</w:t>
      </w:r>
      <w:r w:rsidR="00A12A3C" w:rsidRPr="004541EE">
        <w:rPr>
          <w:b/>
          <w:bCs/>
        </w:rPr>
        <w:tab/>
      </w:r>
      <w:r w:rsidR="003919DD" w:rsidRPr="004541EE">
        <w:rPr>
          <w:b/>
          <w:bCs/>
        </w:rPr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22679" w:rsidRDefault="007375E0" w:rsidP="00A22679">
      <w:pPr>
        <w:rPr>
          <w:lang w:eastAsia="ko-KR"/>
        </w:rPr>
      </w:pPr>
      <w:r>
        <w:rPr>
          <w:lang w:eastAsia="ko-KR"/>
        </w:rPr>
        <w:t xml:space="preserve">RAN2 thanks SA2 for their LS </w:t>
      </w:r>
      <w:r w:rsidR="00E26B7A">
        <w:rPr>
          <w:lang w:eastAsia="ko-KR"/>
        </w:rPr>
        <w:t>(</w:t>
      </w:r>
      <w:r w:rsidRPr="007375E0">
        <w:rPr>
          <w:lang w:eastAsia="ko-KR"/>
        </w:rPr>
        <w:t>R2-1816237_S2-1811558</w:t>
      </w:r>
      <w:r w:rsidR="00E26B7A">
        <w:rPr>
          <w:lang w:eastAsia="ko-KR"/>
        </w:rPr>
        <w:t>)</w:t>
      </w:r>
      <w:r w:rsidR="00697559">
        <w:rPr>
          <w:lang w:eastAsia="ko-KR"/>
        </w:rPr>
        <w:t>.</w:t>
      </w:r>
      <w:r w:rsidR="00A22679">
        <w:rPr>
          <w:lang w:eastAsia="ko-KR"/>
        </w:rPr>
        <w:t xml:space="preserve"> </w:t>
      </w:r>
    </w:p>
    <w:p w:rsidR="007821D5" w:rsidRDefault="00A22679" w:rsidP="00A22679">
      <w:pPr>
        <w:rPr>
          <w:lang w:eastAsia="ko-KR"/>
        </w:rPr>
      </w:pPr>
      <w:r>
        <w:rPr>
          <w:lang w:eastAsia="ko-KR"/>
        </w:rPr>
        <w:t xml:space="preserve">RAN2 </w:t>
      </w:r>
      <w:r w:rsidR="00AE3327">
        <w:rPr>
          <w:lang w:eastAsia="ko-KR"/>
        </w:rPr>
        <w:t xml:space="preserve">suggests </w:t>
      </w:r>
      <w:r>
        <w:rPr>
          <w:lang w:eastAsia="ko-KR"/>
        </w:rPr>
        <w:t xml:space="preserve">SA2 to not insert QoS Monitoring packets but </w:t>
      </w:r>
      <w:r w:rsidR="00AE3327">
        <w:rPr>
          <w:lang w:eastAsia="ko-KR"/>
        </w:rPr>
        <w:t xml:space="preserve">instead </w:t>
      </w:r>
      <w:r>
        <w:rPr>
          <w:lang w:eastAsia="ko-KR"/>
        </w:rPr>
        <w:t>reuse th</w:t>
      </w:r>
      <w:r w:rsidR="00AE3327">
        <w:rPr>
          <w:lang w:eastAsia="ko-KR"/>
        </w:rPr>
        <w:t xml:space="preserve">e data packets with indication </w:t>
      </w:r>
      <w:r>
        <w:rPr>
          <w:lang w:eastAsia="ko-KR"/>
        </w:rPr>
        <w:t xml:space="preserve">to include the required time/ timestamp/ delay information. </w:t>
      </w:r>
      <w:r w:rsidR="007821D5">
        <w:rPr>
          <w:lang w:eastAsia="ko-KR"/>
        </w:rPr>
        <w:t xml:space="preserve">Inserting such dummy </w:t>
      </w:r>
      <w:r w:rsidR="00AE3327">
        <w:rPr>
          <w:lang w:eastAsia="ko-KR"/>
        </w:rPr>
        <w:t xml:space="preserve">(QoS Monitoring packets) </w:t>
      </w:r>
      <w:r w:rsidR="007821D5">
        <w:rPr>
          <w:lang w:eastAsia="ko-KR"/>
        </w:rPr>
        <w:t>packets i</w:t>
      </w:r>
      <w:r w:rsidR="007821D5" w:rsidRPr="007821D5">
        <w:rPr>
          <w:lang w:eastAsia="ko-KR"/>
        </w:rPr>
        <w:t>ncreas</w:t>
      </w:r>
      <w:r w:rsidR="007821D5">
        <w:rPr>
          <w:lang w:eastAsia="ko-KR"/>
        </w:rPr>
        <w:t>es</w:t>
      </w:r>
      <w:r w:rsidR="007821D5" w:rsidRPr="007821D5">
        <w:rPr>
          <w:lang w:eastAsia="ko-KR"/>
        </w:rPr>
        <w:t xml:space="preserve"> the system load including the load at the air interface</w:t>
      </w:r>
      <w:r w:rsidR="007821D5">
        <w:rPr>
          <w:lang w:eastAsia="ko-KR"/>
        </w:rPr>
        <w:t>, may lead to d</w:t>
      </w:r>
      <w:r w:rsidR="007821D5">
        <w:t>eprioritizing actual data packet from URLLC application</w:t>
      </w:r>
      <w:r w:rsidR="009C799D">
        <w:t>.</w:t>
      </w:r>
      <w:r w:rsidR="007821D5">
        <w:t xml:space="preserve"> </w:t>
      </w:r>
      <w:r w:rsidR="009C799D">
        <w:t>T</w:t>
      </w:r>
      <w:r w:rsidR="007821D5">
        <w:t xml:space="preserve">he </w:t>
      </w:r>
      <w:r w:rsidR="00FB2403">
        <w:t xml:space="preserve">documented </w:t>
      </w:r>
      <w:r w:rsidR="007821D5">
        <w:t>solution in anyways does not un-necessitate an indication in the AS header to indicate that time/ timestamp/ delay information is i</w:t>
      </w:r>
      <w:r w:rsidR="00FB2403">
        <w:t>ncluded or needs to be included, i.e. has no benefits from header optimization perspective as well.</w:t>
      </w:r>
    </w:p>
    <w:p w:rsidR="00697559" w:rsidRDefault="00A22679" w:rsidP="00A22679">
      <w:pPr>
        <w:rPr>
          <w:lang w:eastAsia="ko-KR"/>
        </w:rPr>
      </w:pPr>
      <w:r>
        <w:rPr>
          <w:lang w:eastAsia="ko-KR"/>
        </w:rPr>
        <w:t>Further, RAN2 is happy to inform SA2 that to resolve the key SA2 issue required work in RAN2 can be done in Rel. 16 timeframe.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024F9" w:rsidRDefault="00B97703" w:rsidP="004A59C6">
      <w:pPr>
        <w:rPr>
          <w:b/>
        </w:rPr>
      </w:pPr>
      <w:r w:rsidRPr="009024F9">
        <w:rPr>
          <w:b/>
        </w:rPr>
        <w:t>To</w:t>
      </w:r>
      <w:r w:rsidR="000F6242" w:rsidRPr="009024F9">
        <w:rPr>
          <w:b/>
        </w:rPr>
        <w:t xml:space="preserve"> </w:t>
      </w:r>
      <w:r w:rsidR="00FB2403">
        <w:rPr>
          <w:b/>
        </w:rPr>
        <w:t>SA2, RAN3</w:t>
      </w:r>
    </w:p>
    <w:p w:rsidR="003E4F25" w:rsidRPr="005E547F" w:rsidRDefault="00FB2403" w:rsidP="004A59C6">
      <w:r w:rsidRPr="005E547F">
        <w:t>Please take the RAN2 feedback in account in your further work</w:t>
      </w:r>
      <w:r w:rsidR="00B66664" w:rsidRPr="005E547F">
        <w:t xml:space="preserve">. 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44CF8">
        <w:rPr>
          <w:rFonts w:cs="Arial"/>
          <w:szCs w:val="36"/>
        </w:rPr>
        <w:t>R</w:t>
      </w:r>
      <w:r w:rsidR="00EE53C1">
        <w:rPr>
          <w:rFonts w:cs="Arial"/>
          <w:szCs w:val="36"/>
        </w:rPr>
        <w:t>A</w:t>
      </w:r>
      <w:r w:rsidR="00344CF8">
        <w:rPr>
          <w:rFonts w:cs="Arial"/>
          <w:szCs w:val="36"/>
        </w:rPr>
        <w:t>N</w:t>
      </w:r>
      <w:r w:rsidR="00EE53C1">
        <w:rPr>
          <w:rFonts w:cs="Arial"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8659A" w:rsidRPr="00213302" w:rsidRDefault="00213302" w:rsidP="00213302">
      <w:pPr>
        <w:rPr>
          <w:b/>
        </w:rPr>
      </w:pPr>
      <w:r w:rsidRPr="00213302">
        <w:rPr>
          <w:b/>
        </w:rPr>
        <w:t>RAN WG2 Meeting #104</w:t>
      </w:r>
      <w:r w:rsidRPr="00213302">
        <w:rPr>
          <w:b/>
        </w:rPr>
        <w:tab/>
        <w:t>25 Feb-</w:t>
      </w:r>
      <w:r w:rsidR="0028659A" w:rsidRPr="00213302">
        <w:rPr>
          <w:b/>
        </w:rPr>
        <w:t>0</w:t>
      </w:r>
      <w:r w:rsidRPr="00213302">
        <w:rPr>
          <w:b/>
        </w:rPr>
        <w:t>1 March</w:t>
      </w:r>
      <w:r w:rsidR="0028659A" w:rsidRPr="00213302">
        <w:rPr>
          <w:b/>
        </w:rPr>
        <w:t xml:space="preserve"> 20</w:t>
      </w:r>
      <w:r w:rsidRPr="00213302">
        <w:rPr>
          <w:b/>
        </w:rPr>
        <w:t>19</w:t>
      </w:r>
      <w:r w:rsidR="0028659A" w:rsidRPr="00213302">
        <w:rPr>
          <w:b/>
        </w:rPr>
        <w:tab/>
      </w:r>
      <w:r w:rsidR="0028659A" w:rsidRPr="00213302">
        <w:rPr>
          <w:b/>
        </w:rPr>
        <w:tab/>
      </w:r>
      <w:r w:rsidR="0028659A" w:rsidRPr="00213302">
        <w:rPr>
          <w:b/>
        </w:rPr>
        <w:tab/>
      </w:r>
      <w:r w:rsidRPr="00213302">
        <w:rPr>
          <w:b/>
        </w:rPr>
        <w:t>Athens, Greece</w:t>
      </w:r>
    </w:p>
    <w:sectPr w:rsidR="0028659A" w:rsidRPr="002133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6B3" w:rsidRDefault="003876B3" w:rsidP="004A59C6">
      <w:r>
        <w:separator/>
      </w:r>
    </w:p>
  </w:endnote>
  <w:endnote w:type="continuationSeparator" w:id="0">
    <w:p w:rsidR="003876B3" w:rsidRDefault="003876B3" w:rsidP="004A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6B3" w:rsidRDefault="003876B3" w:rsidP="004A59C6">
      <w:r>
        <w:separator/>
      </w:r>
    </w:p>
  </w:footnote>
  <w:footnote w:type="continuationSeparator" w:id="0">
    <w:p w:rsidR="003876B3" w:rsidRDefault="003876B3" w:rsidP="004A5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382BD7"/>
    <w:multiLevelType w:val="hybridMultilevel"/>
    <w:tmpl w:val="6D9EB11C"/>
    <w:lvl w:ilvl="0" w:tplc="4B289E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308F"/>
    <w:rsid w:val="00003353"/>
    <w:rsid w:val="00017F23"/>
    <w:rsid w:val="0002586E"/>
    <w:rsid w:val="0003097C"/>
    <w:rsid w:val="0003185D"/>
    <w:rsid w:val="000318D0"/>
    <w:rsid w:val="00033DAF"/>
    <w:rsid w:val="000352E6"/>
    <w:rsid w:val="00045B97"/>
    <w:rsid w:val="00052481"/>
    <w:rsid w:val="0005509E"/>
    <w:rsid w:val="00056DB3"/>
    <w:rsid w:val="00062A92"/>
    <w:rsid w:val="000641B7"/>
    <w:rsid w:val="0008053D"/>
    <w:rsid w:val="000B7082"/>
    <w:rsid w:val="000C0942"/>
    <w:rsid w:val="000C2CF1"/>
    <w:rsid w:val="000C3AF3"/>
    <w:rsid w:val="000D6209"/>
    <w:rsid w:val="000D6903"/>
    <w:rsid w:val="000E5CBC"/>
    <w:rsid w:val="000F19AA"/>
    <w:rsid w:val="000F6242"/>
    <w:rsid w:val="0010304A"/>
    <w:rsid w:val="00115366"/>
    <w:rsid w:val="00120F54"/>
    <w:rsid w:val="0012151F"/>
    <w:rsid w:val="00132C56"/>
    <w:rsid w:val="001443B5"/>
    <w:rsid w:val="00153476"/>
    <w:rsid w:val="00176225"/>
    <w:rsid w:val="00185CCA"/>
    <w:rsid w:val="00187924"/>
    <w:rsid w:val="00187C7D"/>
    <w:rsid w:val="00190180"/>
    <w:rsid w:val="00192BCD"/>
    <w:rsid w:val="001B03CF"/>
    <w:rsid w:val="001C1A91"/>
    <w:rsid w:val="001C370D"/>
    <w:rsid w:val="001D269D"/>
    <w:rsid w:val="001F4F21"/>
    <w:rsid w:val="00212439"/>
    <w:rsid w:val="00213302"/>
    <w:rsid w:val="00213E0B"/>
    <w:rsid w:val="00225A65"/>
    <w:rsid w:val="00233B1A"/>
    <w:rsid w:val="002403F5"/>
    <w:rsid w:val="00241457"/>
    <w:rsid w:val="00243B83"/>
    <w:rsid w:val="002454D1"/>
    <w:rsid w:val="0025450E"/>
    <w:rsid w:val="00277436"/>
    <w:rsid w:val="00277F05"/>
    <w:rsid w:val="00285B3A"/>
    <w:rsid w:val="0028659A"/>
    <w:rsid w:val="0029611A"/>
    <w:rsid w:val="0029765D"/>
    <w:rsid w:val="002A1387"/>
    <w:rsid w:val="002A3B7A"/>
    <w:rsid w:val="002A6E64"/>
    <w:rsid w:val="002A7C75"/>
    <w:rsid w:val="002B4C1D"/>
    <w:rsid w:val="002C074C"/>
    <w:rsid w:val="002C17F3"/>
    <w:rsid w:val="002C3E14"/>
    <w:rsid w:val="002C4A9C"/>
    <w:rsid w:val="002D26A9"/>
    <w:rsid w:val="002D2813"/>
    <w:rsid w:val="002D383A"/>
    <w:rsid w:val="002D45B4"/>
    <w:rsid w:val="002E3955"/>
    <w:rsid w:val="002F0A69"/>
    <w:rsid w:val="002F1940"/>
    <w:rsid w:val="002F57F7"/>
    <w:rsid w:val="002F78DA"/>
    <w:rsid w:val="00310151"/>
    <w:rsid w:val="00310E36"/>
    <w:rsid w:val="00323894"/>
    <w:rsid w:val="00335C6D"/>
    <w:rsid w:val="003410FB"/>
    <w:rsid w:val="003428BA"/>
    <w:rsid w:val="00344CD0"/>
    <w:rsid w:val="00344CF8"/>
    <w:rsid w:val="00357497"/>
    <w:rsid w:val="00357D0F"/>
    <w:rsid w:val="003604AD"/>
    <w:rsid w:val="003620EE"/>
    <w:rsid w:val="0036343B"/>
    <w:rsid w:val="00383545"/>
    <w:rsid w:val="003876B3"/>
    <w:rsid w:val="00387E0D"/>
    <w:rsid w:val="003919DD"/>
    <w:rsid w:val="003959D4"/>
    <w:rsid w:val="003A2D4A"/>
    <w:rsid w:val="003A2EF2"/>
    <w:rsid w:val="003A30EC"/>
    <w:rsid w:val="003A5A99"/>
    <w:rsid w:val="003B373A"/>
    <w:rsid w:val="003C6EF7"/>
    <w:rsid w:val="003C7A96"/>
    <w:rsid w:val="003D4F7C"/>
    <w:rsid w:val="003E21A0"/>
    <w:rsid w:val="003E4F25"/>
    <w:rsid w:val="003F0EFD"/>
    <w:rsid w:val="00417049"/>
    <w:rsid w:val="00424C0B"/>
    <w:rsid w:val="00427B84"/>
    <w:rsid w:val="00433500"/>
    <w:rsid w:val="00433F71"/>
    <w:rsid w:val="00443ADB"/>
    <w:rsid w:val="00445B0C"/>
    <w:rsid w:val="004541EE"/>
    <w:rsid w:val="0046511B"/>
    <w:rsid w:val="00467F13"/>
    <w:rsid w:val="00486957"/>
    <w:rsid w:val="00490BB3"/>
    <w:rsid w:val="00491FF3"/>
    <w:rsid w:val="004944E4"/>
    <w:rsid w:val="004953A3"/>
    <w:rsid w:val="004A1524"/>
    <w:rsid w:val="004A59C6"/>
    <w:rsid w:val="004C1C77"/>
    <w:rsid w:val="004C6ABD"/>
    <w:rsid w:val="004C6B23"/>
    <w:rsid w:val="004D0448"/>
    <w:rsid w:val="004D2C8D"/>
    <w:rsid w:val="004D5909"/>
    <w:rsid w:val="004E3939"/>
    <w:rsid w:val="004F218E"/>
    <w:rsid w:val="004F67A8"/>
    <w:rsid w:val="00511175"/>
    <w:rsid w:val="00512EF0"/>
    <w:rsid w:val="0051432D"/>
    <w:rsid w:val="00520468"/>
    <w:rsid w:val="005455AF"/>
    <w:rsid w:val="00552D0E"/>
    <w:rsid w:val="00555B76"/>
    <w:rsid w:val="005706FA"/>
    <w:rsid w:val="00573A22"/>
    <w:rsid w:val="00574E10"/>
    <w:rsid w:val="00580A15"/>
    <w:rsid w:val="005947BE"/>
    <w:rsid w:val="005A45F4"/>
    <w:rsid w:val="005C6364"/>
    <w:rsid w:val="005D55DD"/>
    <w:rsid w:val="005E547F"/>
    <w:rsid w:val="005F0421"/>
    <w:rsid w:val="005F0A17"/>
    <w:rsid w:val="006028B0"/>
    <w:rsid w:val="006047E9"/>
    <w:rsid w:val="006218FF"/>
    <w:rsid w:val="0062790C"/>
    <w:rsid w:val="00650A3D"/>
    <w:rsid w:val="006515EA"/>
    <w:rsid w:val="00677898"/>
    <w:rsid w:val="00682F0B"/>
    <w:rsid w:val="00697559"/>
    <w:rsid w:val="006A052B"/>
    <w:rsid w:val="006A60B8"/>
    <w:rsid w:val="006A7350"/>
    <w:rsid w:val="006B3F48"/>
    <w:rsid w:val="006B4EB6"/>
    <w:rsid w:val="006B611D"/>
    <w:rsid w:val="006C1E68"/>
    <w:rsid w:val="006E655B"/>
    <w:rsid w:val="00702845"/>
    <w:rsid w:val="00715DD6"/>
    <w:rsid w:val="00717796"/>
    <w:rsid w:val="00717A41"/>
    <w:rsid w:val="0072621D"/>
    <w:rsid w:val="00726AD7"/>
    <w:rsid w:val="007375E0"/>
    <w:rsid w:val="007531DC"/>
    <w:rsid w:val="00753F87"/>
    <w:rsid w:val="00754EA6"/>
    <w:rsid w:val="00757600"/>
    <w:rsid w:val="00760EC5"/>
    <w:rsid w:val="00765154"/>
    <w:rsid w:val="00766A98"/>
    <w:rsid w:val="00767FC1"/>
    <w:rsid w:val="0077215F"/>
    <w:rsid w:val="007774F6"/>
    <w:rsid w:val="007774FA"/>
    <w:rsid w:val="00777A46"/>
    <w:rsid w:val="007821D5"/>
    <w:rsid w:val="00785D50"/>
    <w:rsid w:val="007B23C9"/>
    <w:rsid w:val="007C10A6"/>
    <w:rsid w:val="007D0284"/>
    <w:rsid w:val="007E5404"/>
    <w:rsid w:val="007F1926"/>
    <w:rsid w:val="007F4F92"/>
    <w:rsid w:val="0082010A"/>
    <w:rsid w:val="00827408"/>
    <w:rsid w:val="00830682"/>
    <w:rsid w:val="0083604C"/>
    <w:rsid w:val="00843F8E"/>
    <w:rsid w:val="00872474"/>
    <w:rsid w:val="00877280"/>
    <w:rsid w:val="00883317"/>
    <w:rsid w:val="00886ACD"/>
    <w:rsid w:val="008A519C"/>
    <w:rsid w:val="008B17DC"/>
    <w:rsid w:val="008D772F"/>
    <w:rsid w:val="008D7AE2"/>
    <w:rsid w:val="008E0FFC"/>
    <w:rsid w:val="008E3CAA"/>
    <w:rsid w:val="008F4BFF"/>
    <w:rsid w:val="009013CE"/>
    <w:rsid w:val="009016FE"/>
    <w:rsid w:val="009024F9"/>
    <w:rsid w:val="00912907"/>
    <w:rsid w:val="009142BB"/>
    <w:rsid w:val="009154BE"/>
    <w:rsid w:val="009313DB"/>
    <w:rsid w:val="00942DC4"/>
    <w:rsid w:val="009446BE"/>
    <w:rsid w:val="00947FB0"/>
    <w:rsid w:val="0095091B"/>
    <w:rsid w:val="009512AB"/>
    <w:rsid w:val="00965987"/>
    <w:rsid w:val="00966940"/>
    <w:rsid w:val="00976138"/>
    <w:rsid w:val="009836CD"/>
    <w:rsid w:val="0099279A"/>
    <w:rsid w:val="0099764C"/>
    <w:rsid w:val="00997B8E"/>
    <w:rsid w:val="009A1183"/>
    <w:rsid w:val="009A227A"/>
    <w:rsid w:val="009A78F4"/>
    <w:rsid w:val="009B5FEF"/>
    <w:rsid w:val="009C4AEE"/>
    <w:rsid w:val="009C735D"/>
    <w:rsid w:val="009C799D"/>
    <w:rsid w:val="009D3300"/>
    <w:rsid w:val="009F3517"/>
    <w:rsid w:val="00A01538"/>
    <w:rsid w:val="00A0329B"/>
    <w:rsid w:val="00A0795E"/>
    <w:rsid w:val="00A12A3C"/>
    <w:rsid w:val="00A1518A"/>
    <w:rsid w:val="00A1730E"/>
    <w:rsid w:val="00A21BF8"/>
    <w:rsid w:val="00A22679"/>
    <w:rsid w:val="00A34C0D"/>
    <w:rsid w:val="00A37DD3"/>
    <w:rsid w:val="00A42609"/>
    <w:rsid w:val="00A464D2"/>
    <w:rsid w:val="00A474AF"/>
    <w:rsid w:val="00A47A92"/>
    <w:rsid w:val="00A528AE"/>
    <w:rsid w:val="00A54EEB"/>
    <w:rsid w:val="00A55E85"/>
    <w:rsid w:val="00A63377"/>
    <w:rsid w:val="00A74400"/>
    <w:rsid w:val="00A92389"/>
    <w:rsid w:val="00AA01E6"/>
    <w:rsid w:val="00AA18DD"/>
    <w:rsid w:val="00AA3AD9"/>
    <w:rsid w:val="00AB29E7"/>
    <w:rsid w:val="00AB7E06"/>
    <w:rsid w:val="00AC0DEB"/>
    <w:rsid w:val="00AD41CC"/>
    <w:rsid w:val="00AD7154"/>
    <w:rsid w:val="00AE3327"/>
    <w:rsid w:val="00AE4BA6"/>
    <w:rsid w:val="00AF53CD"/>
    <w:rsid w:val="00B066B4"/>
    <w:rsid w:val="00B135D1"/>
    <w:rsid w:val="00B411B4"/>
    <w:rsid w:val="00B421FF"/>
    <w:rsid w:val="00B429B3"/>
    <w:rsid w:val="00B47F28"/>
    <w:rsid w:val="00B55B54"/>
    <w:rsid w:val="00B55B5D"/>
    <w:rsid w:val="00B61320"/>
    <w:rsid w:val="00B63968"/>
    <w:rsid w:val="00B66664"/>
    <w:rsid w:val="00B713BB"/>
    <w:rsid w:val="00B734C0"/>
    <w:rsid w:val="00B85108"/>
    <w:rsid w:val="00B86AF5"/>
    <w:rsid w:val="00B95311"/>
    <w:rsid w:val="00B97703"/>
    <w:rsid w:val="00BB42CD"/>
    <w:rsid w:val="00BB7122"/>
    <w:rsid w:val="00BC3CFC"/>
    <w:rsid w:val="00BC4721"/>
    <w:rsid w:val="00BC62B9"/>
    <w:rsid w:val="00BD52EF"/>
    <w:rsid w:val="00BE4A62"/>
    <w:rsid w:val="00BE614F"/>
    <w:rsid w:val="00BE7839"/>
    <w:rsid w:val="00BF081B"/>
    <w:rsid w:val="00C00DE6"/>
    <w:rsid w:val="00C17EE9"/>
    <w:rsid w:val="00C2110A"/>
    <w:rsid w:val="00C24DC2"/>
    <w:rsid w:val="00C44143"/>
    <w:rsid w:val="00C521D8"/>
    <w:rsid w:val="00C53148"/>
    <w:rsid w:val="00C578A4"/>
    <w:rsid w:val="00C71327"/>
    <w:rsid w:val="00C742B7"/>
    <w:rsid w:val="00C76DE6"/>
    <w:rsid w:val="00C82985"/>
    <w:rsid w:val="00C87F9D"/>
    <w:rsid w:val="00C90E2D"/>
    <w:rsid w:val="00C914A2"/>
    <w:rsid w:val="00C92876"/>
    <w:rsid w:val="00C97189"/>
    <w:rsid w:val="00CA10DD"/>
    <w:rsid w:val="00CC3F77"/>
    <w:rsid w:val="00CD0B02"/>
    <w:rsid w:val="00CF14E8"/>
    <w:rsid w:val="00CF1884"/>
    <w:rsid w:val="00CF729A"/>
    <w:rsid w:val="00D0300C"/>
    <w:rsid w:val="00D0476C"/>
    <w:rsid w:val="00D07F6F"/>
    <w:rsid w:val="00D1586F"/>
    <w:rsid w:val="00D17962"/>
    <w:rsid w:val="00D23A63"/>
    <w:rsid w:val="00D27C73"/>
    <w:rsid w:val="00D305B8"/>
    <w:rsid w:val="00D42CFC"/>
    <w:rsid w:val="00D47889"/>
    <w:rsid w:val="00D549B7"/>
    <w:rsid w:val="00D801C8"/>
    <w:rsid w:val="00D811F4"/>
    <w:rsid w:val="00D857B3"/>
    <w:rsid w:val="00D85B8F"/>
    <w:rsid w:val="00DA602C"/>
    <w:rsid w:val="00DA6125"/>
    <w:rsid w:val="00DB1D7E"/>
    <w:rsid w:val="00DB47E1"/>
    <w:rsid w:val="00DB604E"/>
    <w:rsid w:val="00DD648B"/>
    <w:rsid w:val="00DE0FEA"/>
    <w:rsid w:val="00E00D98"/>
    <w:rsid w:val="00E01CEB"/>
    <w:rsid w:val="00E11926"/>
    <w:rsid w:val="00E23C21"/>
    <w:rsid w:val="00E25E48"/>
    <w:rsid w:val="00E26933"/>
    <w:rsid w:val="00E26B7A"/>
    <w:rsid w:val="00E35C69"/>
    <w:rsid w:val="00E36F57"/>
    <w:rsid w:val="00E42494"/>
    <w:rsid w:val="00E523D9"/>
    <w:rsid w:val="00E535D2"/>
    <w:rsid w:val="00E54787"/>
    <w:rsid w:val="00E6266F"/>
    <w:rsid w:val="00E64850"/>
    <w:rsid w:val="00E65646"/>
    <w:rsid w:val="00E667B6"/>
    <w:rsid w:val="00E70734"/>
    <w:rsid w:val="00E71A2D"/>
    <w:rsid w:val="00E81CE3"/>
    <w:rsid w:val="00E93843"/>
    <w:rsid w:val="00EA1CCC"/>
    <w:rsid w:val="00EB34CD"/>
    <w:rsid w:val="00EB45B4"/>
    <w:rsid w:val="00EB5F82"/>
    <w:rsid w:val="00EC1AF8"/>
    <w:rsid w:val="00EC7F43"/>
    <w:rsid w:val="00ED2E8D"/>
    <w:rsid w:val="00ED6F8C"/>
    <w:rsid w:val="00EE53C1"/>
    <w:rsid w:val="00EE6754"/>
    <w:rsid w:val="00F0380F"/>
    <w:rsid w:val="00F101FE"/>
    <w:rsid w:val="00F30FCF"/>
    <w:rsid w:val="00F367E8"/>
    <w:rsid w:val="00F40B8A"/>
    <w:rsid w:val="00F63D41"/>
    <w:rsid w:val="00F82009"/>
    <w:rsid w:val="00F86659"/>
    <w:rsid w:val="00FB2403"/>
    <w:rsid w:val="00FB3D77"/>
    <w:rsid w:val="00FB403C"/>
    <w:rsid w:val="00FC1298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A59C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cs="Times New Roman"/>
      <w:lang w:val="x-none" w:eastAsia="ja-JP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  <w:rPr>
      <w:rFonts w:cs="Times New Roman"/>
      <w:lang w:val="x-none"/>
    </w:rPr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imes New Roman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rFonts w:ascii="Times New Roman" w:hAnsi="Times New Roman" w:cs="Times New Roman"/>
      <w:sz w:val="16"/>
      <w:lang w:val="x-none" w:eastAsia="ja-JP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rFonts w:cs="Times New Roman"/>
      <w:b/>
      <w:lang w:val="x-none" w:eastAsia="ja-JP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rFonts w:cs="Times New Roman"/>
      <w:color w:val="FF0000"/>
      <w:lang w:val="x-none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paragraph" w:styleId="Revision">
    <w:name w:val="Revision"/>
    <w:hidden/>
    <w:uiPriority w:val="99"/>
    <w:semiHidden/>
    <w:rsid w:val="002C4A9C"/>
    <w:rPr>
      <w:rFonts w:ascii="Arial" w:hAnsi="Arial" w:cs="Arial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A59C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cs="Times New Roman"/>
      <w:lang w:val="x-none" w:eastAsia="ja-JP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  <w:rPr>
      <w:rFonts w:cs="Times New Roman"/>
      <w:lang w:val="x-none"/>
    </w:rPr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imes New Roman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rFonts w:ascii="Times New Roman" w:hAnsi="Times New Roman" w:cs="Times New Roman"/>
      <w:sz w:val="16"/>
      <w:lang w:val="x-none" w:eastAsia="ja-JP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rFonts w:cs="Times New Roman"/>
      <w:b/>
      <w:lang w:val="x-none" w:eastAsia="ja-JP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rFonts w:cs="Times New Roman"/>
      <w:color w:val="FF0000"/>
      <w:lang w:val="x-none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paragraph" w:styleId="Revision">
    <w:name w:val="Revision"/>
    <w:hidden/>
    <w:uiPriority w:val="99"/>
    <w:semiHidden/>
    <w:rsid w:val="002C4A9C"/>
    <w:rPr>
      <w:rFonts w:ascii="Arial" w:hAnsi="Arial" w:cs="Arial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 User</cp:lastModifiedBy>
  <cp:revision>14</cp:revision>
  <cp:lastPrinted>2002-04-23T08:10:00Z</cp:lastPrinted>
  <dcterms:created xsi:type="dcterms:W3CDTF">2018-11-01T14:26:00Z</dcterms:created>
  <dcterms:modified xsi:type="dcterms:W3CDTF">2018-11-01T20:35:00Z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(3)O/h/NFWswlUMoWR9Loos3kP0WDXuHKVKqKWla9vn0gxTUeOtfiGz2btWF5H6PNaVZohg5ZK3_x000d_
oey64qjMqQVJguYv8VD810T5aGEj13vKjNVhYJ4t3PbpKIDyCrzZJkk8A1H2Ru4+6QeTeWcr_x000d_
KV8P1hhQd7UK30TyD5FCQWKyhBrGRsN/W8LEQLlAOZykjh501BoIbiMcjR7KtEPFzqa+RzQu_x000d_
qg3mFHDRmzih52ecR7</vt:lpwstr>
  </property>
  <property fmtid="{D5CDD505-2E9C-101B-9397-08002B2CF9AE}" pid="4" name="_2015_ms_pID_7253431">
    <vt:lpwstr>6/W7tWWIs0tmYiKN+XzqTjX7GqmFDRdmSwwaspkRyCGEUJt5Q+2nYC_x000d_
dzJYbiCDKaoP8aIj0LUxxDlQlZfe5xulHdyNn5opDMqihpBET8vNvx5iLuEmhTl6iPFeeS56_x000d_
JgN9epYmEtpQypqtoU5wDiGSoPkVgAtKBfpvfi70emwHiYvmtpGZ/6AZLHq7XgGFf5BYnhXx_x000d_
r+relMEF0ATSC1bM+BaUjzTSJ6x8QPgylqb+</vt:lpwstr>
  </property>
  <property fmtid="{D5CDD505-2E9C-101B-9397-08002B2CF9AE}" pid="5" name="_2015_ms_pID_7253432">
    <vt:lpwstr>YMeZUshTEmsE2uhxx86h2ZQ=</vt:lpwstr>
  </property>
  <property fmtid="{D5CDD505-2E9C-101B-9397-08002B2CF9AE}" pid="6" name="_AdHocReviewCycleID">
    <vt:i4>1839543447</vt:i4>
  </property>
  <property fmtid="{D5CDD505-2E9C-101B-9397-08002B2CF9AE}" pid="7" name="_EmailSubject">
    <vt:lpwstr>Revision of the LS on URLLC QoS monitoring</vt:lpwstr>
  </property>
  <property fmtid="{D5CDD505-2E9C-101B-9397-08002B2CF9AE}" pid="8" name="_AuthorEmail">
    <vt:lpwstr>harisz@qti.qualcomm.com</vt:lpwstr>
  </property>
  <property fmtid="{D5CDD505-2E9C-101B-9397-08002B2CF9AE}" pid="9" name="_AuthorEmailDisplayName">
    <vt:lpwstr>Haris Zisimopoulos</vt:lpwstr>
  </property>
  <property fmtid="{D5CDD505-2E9C-101B-9397-08002B2CF9AE}" pid="10" name="_ReviewingToolsShownOnc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1539925826</vt:lpwstr>
  </property>
</Properties>
</file>